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793CA" w14:textId="77777777" w:rsidR="00632A18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1B7D97C2" w14:textId="77777777" w:rsidR="00632A18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3AC31" w14:textId="5A8BC77E" w:rsidR="00632A18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652336" w14:textId="77777777" w:rsidR="00815224" w:rsidRDefault="00815224" w:rsidP="008152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</w:t>
      </w: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Chipping Norton,</w:t>
      </w:r>
    </w:p>
    <w:p w14:paraId="3904D231" w14:textId="77777777" w:rsidR="00815224" w:rsidRDefault="00815224" w:rsidP="008152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Oxfordshire, into lands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F7108A3" w14:textId="39FD81D3" w:rsidR="00815224" w:rsidRDefault="00815224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18-36)</w:t>
      </w:r>
    </w:p>
    <w:p w14:paraId="2561AEEA" w14:textId="77777777" w:rsidR="00632A18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Chipping Norton,</w:t>
      </w:r>
    </w:p>
    <w:p w14:paraId="2F801C0E" w14:textId="77777777" w:rsidR="00632A18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Oxfordshire, into lands of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7E9281F" w14:textId="5F65AC31" w:rsidR="00815224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18-37)</w:t>
      </w:r>
    </w:p>
    <w:p w14:paraId="01C9273F" w14:textId="77777777" w:rsidR="00D36B43" w:rsidRDefault="00D36B43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FB1340" w14:textId="77777777" w:rsidR="00632A18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E5ADC" w14:textId="77777777" w:rsidR="00632A18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0973E" w14:textId="4D6A4814" w:rsidR="00632A18" w:rsidRDefault="00632A18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015C0B99" w14:textId="41533284" w:rsidR="00815224" w:rsidRPr="005F45A2" w:rsidRDefault="00815224" w:rsidP="00632A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July 2021</w:t>
      </w:r>
    </w:p>
    <w:p w14:paraId="070F74EF" w14:textId="4206FFE3" w:rsidR="00BA00AB" w:rsidRPr="00632A1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32A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B8F2C" w14:textId="77777777" w:rsidR="00632A18" w:rsidRDefault="00632A18" w:rsidP="009139A6">
      <w:r>
        <w:separator/>
      </w:r>
    </w:p>
  </w:endnote>
  <w:endnote w:type="continuationSeparator" w:id="0">
    <w:p w14:paraId="07D144BB" w14:textId="77777777" w:rsidR="00632A18" w:rsidRDefault="00632A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828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F39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BE5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5975D" w14:textId="77777777" w:rsidR="00632A18" w:rsidRDefault="00632A18" w:rsidP="009139A6">
      <w:r>
        <w:separator/>
      </w:r>
    </w:p>
  </w:footnote>
  <w:footnote w:type="continuationSeparator" w:id="0">
    <w:p w14:paraId="2ED00F0B" w14:textId="77777777" w:rsidR="00632A18" w:rsidRDefault="00632A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906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02F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7EE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A18"/>
    <w:rsid w:val="000666E0"/>
    <w:rsid w:val="002510B7"/>
    <w:rsid w:val="005C130B"/>
    <w:rsid w:val="00632A18"/>
    <w:rsid w:val="00815224"/>
    <w:rsid w:val="00826F5C"/>
    <w:rsid w:val="009139A6"/>
    <w:rsid w:val="009448BB"/>
    <w:rsid w:val="00A3176C"/>
    <w:rsid w:val="00BA00AB"/>
    <w:rsid w:val="00D36B4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BCEF9"/>
  <w15:chartTrackingRefBased/>
  <w15:docId w15:val="{555C1775-E5D9-4CD3-973E-52DF41C3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2021-03-15T12:30:00Z</dcterms:created>
  <dcterms:modified xsi:type="dcterms:W3CDTF">2024-05-07T06:45:00Z</dcterms:modified>
</cp:coreProperties>
</file>